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RP-221364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Conformance - Enhancement of </w:t>
      </w:r>
      <w:r>
        <w:rPr>
          <w:rFonts w:hint="default" w:ascii="Arial" w:hAnsi="Arial" w:eastAsia="Batang" w:cs="Arial"/>
          <w:b/>
          <w:lang w:val="en-US"/>
        </w:rPr>
        <w:t>RAN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s</w:t>
      </w:r>
      <w:r>
        <w:rPr>
          <w:rFonts w:hint="eastAsia" w:ascii="Arial" w:hAnsi="Arial" w:eastAsia="Batang" w:cs="Arial"/>
          <w:b/>
        </w:rPr>
        <w:t>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for NR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Approval</w:t>
      </w:r>
      <w:bookmarkStart w:id="2" w:name="_GoBack"/>
      <w:bookmarkEnd w:id="2"/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13.</w:t>
      </w:r>
      <w:r>
        <w:rPr>
          <w:rFonts w:ascii="Arial" w:hAnsi="Arial" w:eastAsia="Batang"/>
          <w:b/>
          <w:highlight w:val="none"/>
        </w:rPr>
        <w:t>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 xml:space="preserve">the </w:t>
      </w:r>
      <w:r>
        <w:rPr>
          <w:highlight w:val="none"/>
        </w:rPr>
        <w:t xml:space="preserve">WID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 xml:space="preserve">Motorola Mobility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 w:eastAsia="ko-KR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linkStyl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477F39"/>
    <w:rsid w:val="04EE4E0B"/>
    <w:rsid w:val="066D51F4"/>
    <w:rsid w:val="06F01727"/>
    <w:rsid w:val="079668E9"/>
    <w:rsid w:val="0A4C77F6"/>
    <w:rsid w:val="0AF2702E"/>
    <w:rsid w:val="0B603B62"/>
    <w:rsid w:val="0B8608B6"/>
    <w:rsid w:val="0C256490"/>
    <w:rsid w:val="0C9F5604"/>
    <w:rsid w:val="0D8E417E"/>
    <w:rsid w:val="0EA01370"/>
    <w:rsid w:val="0EBE18BF"/>
    <w:rsid w:val="0ECF356A"/>
    <w:rsid w:val="0F3F3014"/>
    <w:rsid w:val="10FB14A6"/>
    <w:rsid w:val="11925352"/>
    <w:rsid w:val="11AC7A0F"/>
    <w:rsid w:val="12027B0B"/>
    <w:rsid w:val="13CE1F5C"/>
    <w:rsid w:val="14416886"/>
    <w:rsid w:val="14C3663B"/>
    <w:rsid w:val="16C928C2"/>
    <w:rsid w:val="17A10E24"/>
    <w:rsid w:val="18175956"/>
    <w:rsid w:val="18C61FAC"/>
    <w:rsid w:val="19B411AA"/>
    <w:rsid w:val="1A097131"/>
    <w:rsid w:val="1A2237F3"/>
    <w:rsid w:val="1A775AAE"/>
    <w:rsid w:val="1B424C5C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1894589"/>
    <w:rsid w:val="2380688A"/>
    <w:rsid w:val="240538E1"/>
    <w:rsid w:val="242652A6"/>
    <w:rsid w:val="246D7CC9"/>
    <w:rsid w:val="24E44352"/>
    <w:rsid w:val="251C7854"/>
    <w:rsid w:val="25676865"/>
    <w:rsid w:val="25B916F1"/>
    <w:rsid w:val="25EA61C3"/>
    <w:rsid w:val="261734B6"/>
    <w:rsid w:val="274528AB"/>
    <w:rsid w:val="2B58110D"/>
    <w:rsid w:val="2CFA47BC"/>
    <w:rsid w:val="2ED2723D"/>
    <w:rsid w:val="2EE66F68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8B1EBF"/>
    <w:rsid w:val="33B26FFD"/>
    <w:rsid w:val="34493802"/>
    <w:rsid w:val="3496789B"/>
    <w:rsid w:val="352A1A87"/>
    <w:rsid w:val="35A400AE"/>
    <w:rsid w:val="363E76E6"/>
    <w:rsid w:val="38AA1505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0DA70E7"/>
    <w:rsid w:val="413373E3"/>
    <w:rsid w:val="414827B3"/>
    <w:rsid w:val="421A589F"/>
    <w:rsid w:val="430A1CAE"/>
    <w:rsid w:val="435127D5"/>
    <w:rsid w:val="43643E5F"/>
    <w:rsid w:val="43A61720"/>
    <w:rsid w:val="43AB1729"/>
    <w:rsid w:val="43CA2896"/>
    <w:rsid w:val="43FC63E4"/>
    <w:rsid w:val="45240D01"/>
    <w:rsid w:val="45BB463F"/>
    <w:rsid w:val="470143B0"/>
    <w:rsid w:val="474671B8"/>
    <w:rsid w:val="482E7D40"/>
    <w:rsid w:val="48C70C6E"/>
    <w:rsid w:val="49856B6B"/>
    <w:rsid w:val="4A4414C3"/>
    <w:rsid w:val="4AA5377E"/>
    <w:rsid w:val="4AA957C4"/>
    <w:rsid w:val="4B1503AB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27023B1"/>
    <w:rsid w:val="54725DBE"/>
    <w:rsid w:val="54A814F0"/>
    <w:rsid w:val="54FA1F1F"/>
    <w:rsid w:val="55F0432C"/>
    <w:rsid w:val="56DB3A86"/>
    <w:rsid w:val="57322F7A"/>
    <w:rsid w:val="57E47C49"/>
    <w:rsid w:val="57EC236A"/>
    <w:rsid w:val="587D405B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BE52892"/>
    <w:rsid w:val="5C974B22"/>
    <w:rsid w:val="5DD222B4"/>
    <w:rsid w:val="5EE7176B"/>
    <w:rsid w:val="61ED38F7"/>
    <w:rsid w:val="62343BAB"/>
    <w:rsid w:val="62CD3BBA"/>
    <w:rsid w:val="62FB7E08"/>
    <w:rsid w:val="632F1DB2"/>
    <w:rsid w:val="642B06ED"/>
    <w:rsid w:val="652F1795"/>
    <w:rsid w:val="6551166B"/>
    <w:rsid w:val="655675EB"/>
    <w:rsid w:val="6622316C"/>
    <w:rsid w:val="67506C74"/>
    <w:rsid w:val="67877D27"/>
    <w:rsid w:val="68167674"/>
    <w:rsid w:val="692C51A7"/>
    <w:rsid w:val="6BA07B28"/>
    <w:rsid w:val="6BF93B26"/>
    <w:rsid w:val="6C724192"/>
    <w:rsid w:val="6CCA4E02"/>
    <w:rsid w:val="6CD62181"/>
    <w:rsid w:val="6D5358BA"/>
    <w:rsid w:val="6E6309BE"/>
    <w:rsid w:val="6EB91B95"/>
    <w:rsid w:val="6F1F0B20"/>
    <w:rsid w:val="6F3B0CDC"/>
    <w:rsid w:val="6F6539EC"/>
    <w:rsid w:val="7037358E"/>
    <w:rsid w:val="70FB2C28"/>
    <w:rsid w:val="72527F8B"/>
    <w:rsid w:val="728C33CE"/>
    <w:rsid w:val="72DC66B4"/>
    <w:rsid w:val="72E360D1"/>
    <w:rsid w:val="733B4F91"/>
    <w:rsid w:val="73967402"/>
    <w:rsid w:val="74AD2F78"/>
    <w:rsid w:val="75104796"/>
    <w:rsid w:val="75AC73F0"/>
    <w:rsid w:val="77551E79"/>
    <w:rsid w:val="77F141A7"/>
    <w:rsid w:val="795510BA"/>
    <w:rsid w:val="7A875CAE"/>
    <w:rsid w:val="7AA8628A"/>
    <w:rsid w:val="7AC177EE"/>
    <w:rsid w:val="7B0E630E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2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2022-05-27T02:50:09Z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